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1D6A0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Thomas BOSVYLLE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fl.1407)</w:t>
      </w:r>
    </w:p>
    <w:p w14:paraId="0CC38D52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5114A6C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360DD96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Bosvylle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of Ardsley(q.v.).      </w:t>
      </w:r>
    </w:p>
    <w:p w14:paraId="7621A0DA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p.66)</w:t>
      </w:r>
    </w:p>
    <w:p w14:paraId="0324B17A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1B9468D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BD44FAA" w14:textId="77777777" w:rsidR="00BB379C" w:rsidRDefault="00BB379C" w:rsidP="00BB379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26 Jun.1407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Bosvylle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released all right in a capital messuage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Edderthorpe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Riding of Yorkshire(q.v.), to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Keresford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(q.v.), Robert Monk(q.v.), John by the Lane, chaplain(q.v.), and Richard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Wryde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chaplain(q.v.).     (ibid.)</w:t>
      </w:r>
    </w:p>
    <w:p w14:paraId="0B00FF55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05019CC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BFA909B" w14:textId="77777777" w:rsidR="00BB379C" w:rsidRDefault="00BB379C" w:rsidP="00BB379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28 November 2021</w:t>
      </w:r>
    </w:p>
    <w:p w14:paraId="11C425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A7D0" w14:textId="77777777" w:rsidR="00BB379C" w:rsidRDefault="00BB379C" w:rsidP="009139A6">
      <w:r>
        <w:separator/>
      </w:r>
    </w:p>
  </w:endnote>
  <w:endnote w:type="continuationSeparator" w:id="0">
    <w:p w14:paraId="0595A334" w14:textId="77777777" w:rsidR="00BB379C" w:rsidRDefault="00BB37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AF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59C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D4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140D" w14:textId="77777777" w:rsidR="00BB379C" w:rsidRDefault="00BB379C" w:rsidP="009139A6">
      <w:r>
        <w:separator/>
      </w:r>
    </w:p>
  </w:footnote>
  <w:footnote w:type="continuationSeparator" w:id="0">
    <w:p w14:paraId="4ABD4FE8" w14:textId="77777777" w:rsidR="00BB379C" w:rsidRDefault="00BB37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45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49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FE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9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379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7095E"/>
  <w15:chartTrackingRefBased/>
  <w15:docId w15:val="{029FA513-917D-440E-8FDF-3F3B2077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2021-12-23T21:46:00Z</dcterms:created>
  <dcterms:modified xsi:type="dcterms:W3CDTF">2021-12-23T21:46:00Z</dcterms:modified>
</cp:coreProperties>
</file>